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LRAGTH-2026-08-12/0065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Feuerwehr-Anhänger -Dekontaminationssystem für Personal / Einsatzstellenhygiene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Beschaffung eines Feuerwehr-Anhänger - Dekontaminationssystem für Personal / Einsatzstellenhygiene für den Landkreis Gotha.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